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2026-040-16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Erschließung Wiesenweg in 56244 Ötzingen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Erstmalige Herstellung von Straße, Wasser- und Abwasseranlagen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